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BD1B8" w14:textId="77777777" w:rsidR="00C929EA" w:rsidRDefault="00C929EA" w:rsidP="00C929EA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Henry MARTYNES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1CA93515" w14:textId="77777777" w:rsidR="00C929EA" w:rsidRDefault="00C929EA" w:rsidP="00C929EA">
      <w:pPr>
        <w:pStyle w:val="NoSpacing"/>
        <w:rPr>
          <w:rFonts w:eastAsia="Times New Roman" w:cs="Times New Roman"/>
          <w:szCs w:val="24"/>
        </w:rPr>
      </w:pPr>
    </w:p>
    <w:p w14:paraId="22662F6D" w14:textId="77777777" w:rsidR="00C929EA" w:rsidRDefault="00C929EA" w:rsidP="00C929EA">
      <w:pPr>
        <w:pStyle w:val="NoSpacing"/>
        <w:rPr>
          <w:rFonts w:eastAsia="Times New Roman" w:cs="Times New Roman"/>
          <w:szCs w:val="24"/>
        </w:rPr>
      </w:pPr>
    </w:p>
    <w:p w14:paraId="45361AB0" w14:textId="77777777" w:rsidR="00C929EA" w:rsidRDefault="00C929EA" w:rsidP="00C929E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16 Oct.1484</w:t>
      </w:r>
      <w:r>
        <w:rPr>
          <w:rFonts w:eastAsia="Times New Roman" w:cs="Times New Roman"/>
          <w:szCs w:val="24"/>
        </w:rPr>
        <w:tab/>
        <w:t xml:space="preserve">He was a juror on the inquisition post mortem held in Horsham </w:t>
      </w:r>
      <w:proofErr w:type="spellStart"/>
      <w:proofErr w:type="gramStart"/>
      <w:r>
        <w:rPr>
          <w:rFonts w:eastAsia="Times New Roman" w:cs="Times New Roman"/>
          <w:szCs w:val="24"/>
        </w:rPr>
        <w:t>St.Faith</w:t>
      </w:r>
      <w:proofErr w:type="spellEnd"/>
      <w:proofErr w:type="gramEnd"/>
      <w:r>
        <w:rPr>
          <w:rFonts w:eastAsia="Times New Roman" w:cs="Times New Roman"/>
          <w:szCs w:val="24"/>
        </w:rPr>
        <w:t>,</w:t>
      </w:r>
    </w:p>
    <w:p w14:paraId="47AAA8F7" w14:textId="77777777" w:rsidR="00C929EA" w:rsidRDefault="00C929EA" w:rsidP="00C929E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Norfolk, into </w:t>
      </w:r>
      <w:proofErr w:type="gramStart"/>
      <w:r>
        <w:rPr>
          <w:rFonts w:eastAsia="Times New Roman" w:cs="Times New Roman"/>
          <w:szCs w:val="24"/>
        </w:rPr>
        <w:t>landholdings</w:t>
      </w:r>
      <w:proofErr w:type="gramEnd"/>
      <w:r>
        <w:rPr>
          <w:rFonts w:eastAsia="Times New Roman" w:cs="Times New Roman"/>
          <w:szCs w:val="24"/>
        </w:rPr>
        <w:t xml:space="preserve"> of Sir William Legh(q.v.).</w:t>
      </w:r>
    </w:p>
    <w:p w14:paraId="7920F7C6" w14:textId="77777777" w:rsidR="00C929EA" w:rsidRDefault="00C929EA" w:rsidP="00C929EA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00CE644A" w14:textId="77777777" w:rsidR="00C929EA" w:rsidRDefault="00C929EA" w:rsidP="00C929EA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pp.108-9)</w:t>
      </w:r>
    </w:p>
    <w:p w14:paraId="08EA1A04" w14:textId="77777777" w:rsidR="00C929EA" w:rsidRDefault="00C929EA" w:rsidP="00C929EA">
      <w:pPr>
        <w:pStyle w:val="NoSpacing"/>
        <w:rPr>
          <w:rFonts w:eastAsia="Times New Roman" w:cs="Times New Roman"/>
          <w:szCs w:val="24"/>
        </w:rPr>
      </w:pPr>
    </w:p>
    <w:p w14:paraId="17F4C899" w14:textId="77777777" w:rsidR="00C929EA" w:rsidRDefault="00C929EA" w:rsidP="00C929EA">
      <w:pPr>
        <w:pStyle w:val="NoSpacing"/>
        <w:rPr>
          <w:rFonts w:eastAsia="Times New Roman" w:cs="Times New Roman"/>
          <w:szCs w:val="24"/>
        </w:rPr>
      </w:pPr>
    </w:p>
    <w:p w14:paraId="24C05CF4" w14:textId="77777777" w:rsidR="00C929EA" w:rsidRDefault="00C929EA" w:rsidP="00C929E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8 August 2023</w:t>
      </w:r>
    </w:p>
    <w:p w14:paraId="3511E50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AAC8E" w14:textId="77777777" w:rsidR="00C929EA" w:rsidRDefault="00C929EA" w:rsidP="009139A6">
      <w:r>
        <w:separator/>
      </w:r>
    </w:p>
  </w:endnote>
  <w:endnote w:type="continuationSeparator" w:id="0">
    <w:p w14:paraId="7C236B5A" w14:textId="77777777" w:rsidR="00C929EA" w:rsidRDefault="00C929E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A4CB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8E86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D0DB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C33C9" w14:textId="77777777" w:rsidR="00C929EA" w:rsidRDefault="00C929EA" w:rsidP="009139A6">
      <w:r>
        <w:separator/>
      </w:r>
    </w:p>
  </w:footnote>
  <w:footnote w:type="continuationSeparator" w:id="0">
    <w:p w14:paraId="29730762" w14:textId="77777777" w:rsidR="00C929EA" w:rsidRDefault="00C929E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A5E8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8F72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285B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9E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929EA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5AA23B"/>
  <w15:chartTrackingRefBased/>
  <w15:docId w15:val="{F7A92C12-FA0E-4C87-9584-7FFE5796F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2023-08-08T15:22:00Z</dcterms:created>
  <dcterms:modified xsi:type="dcterms:W3CDTF">2023-08-08T15:22:00Z</dcterms:modified>
</cp:coreProperties>
</file>